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51B" w:rsidRDefault="0023751B" w:rsidP="0023751B">
      <w:pPr>
        <w:rPr>
          <w:rStyle w:val="s1"/>
        </w:rPr>
      </w:pPr>
      <w:r>
        <w:rPr>
          <w:rStyle w:val="s1"/>
          <w:u w:val="single"/>
        </w:rPr>
        <w:t>John CLERK, the elder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23751B" w:rsidRDefault="0023751B" w:rsidP="0023751B">
      <w:pPr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Mettingham</w:t>
      </w:r>
      <w:proofErr w:type="spellEnd"/>
      <w:r>
        <w:rPr>
          <w:rStyle w:val="s1"/>
        </w:rPr>
        <w:t>, Suffolk.</w:t>
      </w:r>
    </w:p>
    <w:p w:rsidR="0023751B" w:rsidRDefault="0023751B" w:rsidP="0023751B">
      <w:pPr>
        <w:rPr>
          <w:rStyle w:val="s1"/>
        </w:rPr>
      </w:pPr>
    </w:p>
    <w:p w:rsidR="0023751B" w:rsidRDefault="0023751B" w:rsidP="0023751B">
      <w:pPr>
        <w:rPr>
          <w:rStyle w:val="s1"/>
        </w:rPr>
      </w:pPr>
    </w:p>
    <w:p w:rsidR="0023751B" w:rsidRDefault="0023751B" w:rsidP="0023751B">
      <w:pPr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23751B" w:rsidRDefault="0023751B" w:rsidP="0023751B">
      <w:pPr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Garnon</w:t>
      </w:r>
      <w:proofErr w:type="spellEnd"/>
      <w:r>
        <w:rPr>
          <w:rStyle w:val="s1"/>
        </w:rPr>
        <w:t xml:space="preserve"> 9)</w:t>
      </w:r>
    </w:p>
    <w:p w:rsidR="0023751B" w:rsidRDefault="0023751B" w:rsidP="0023751B">
      <w:pPr>
        <w:rPr>
          <w:rStyle w:val="s1"/>
        </w:rPr>
      </w:pPr>
    </w:p>
    <w:p w:rsidR="0023751B" w:rsidRDefault="0023751B" w:rsidP="0023751B">
      <w:pPr>
        <w:rPr>
          <w:rStyle w:val="s1"/>
        </w:rPr>
      </w:pPr>
    </w:p>
    <w:p w:rsidR="0023751B" w:rsidRDefault="0023751B" w:rsidP="0023751B">
      <w:pPr>
        <w:rPr>
          <w:rStyle w:val="s1"/>
        </w:rPr>
      </w:pPr>
      <w:r>
        <w:rPr>
          <w:rStyle w:val="s1"/>
        </w:rPr>
        <w:t>9 May 2017</w:t>
      </w:r>
    </w:p>
    <w:p w:rsidR="006B2F86" w:rsidRPr="00E71FC3" w:rsidRDefault="0023751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51B" w:rsidRDefault="0023751B" w:rsidP="00E71FC3">
      <w:r>
        <w:separator/>
      </w:r>
    </w:p>
  </w:endnote>
  <w:endnote w:type="continuationSeparator" w:id="0">
    <w:p w:rsidR="0023751B" w:rsidRDefault="0023751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51B" w:rsidRDefault="0023751B" w:rsidP="00E71FC3">
      <w:r>
        <w:separator/>
      </w:r>
    </w:p>
  </w:footnote>
  <w:footnote w:type="continuationSeparator" w:id="0">
    <w:p w:rsidR="0023751B" w:rsidRDefault="0023751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51B"/>
    <w:rsid w:val="001A7C09"/>
    <w:rsid w:val="0023751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37DBF1-0400-475B-9BC8-884AF6370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3751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23751B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23751B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2017-05-28T21:30:00Z</dcterms:created>
  <dcterms:modified xsi:type="dcterms:W3CDTF">2017-05-28T21:30:00Z</dcterms:modified>
</cp:coreProperties>
</file>